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FB" w:rsidRDefault="00A748FB" w:rsidP="00213E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EFD">
        <w:rPr>
          <w:rFonts w:ascii="Times New Roman" w:hAnsi="Times New Roman" w:cs="Times New Roman"/>
          <w:b/>
          <w:bCs/>
          <w:sz w:val="28"/>
          <w:szCs w:val="28"/>
        </w:rPr>
        <w:t>Форма одежды</w:t>
      </w:r>
    </w:p>
    <w:p w:rsidR="00A748FB" w:rsidRDefault="00A748FB">
      <w:r w:rsidRPr="00987C1E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9pt;height:366.75pt;visibility:visible">
            <v:imagedata r:id="rId4" o:title=""/>
          </v:shape>
        </w:pict>
      </w:r>
    </w:p>
    <w:p w:rsidR="00A748FB" w:rsidRDefault="00A748FB"/>
    <w:sectPr w:rsidR="00A748FB" w:rsidSect="00213EF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EFD"/>
    <w:rsid w:val="00213EFD"/>
    <w:rsid w:val="00226447"/>
    <w:rsid w:val="0054558A"/>
    <w:rsid w:val="007F320E"/>
    <w:rsid w:val="00987C1E"/>
    <w:rsid w:val="009D0DDA"/>
    <w:rsid w:val="00A748FB"/>
    <w:rsid w:val="00AB2B2A"/>
    <w:rsid w:val="00AF560A"/>
    <w:rsid w:val="00C330BE"/>
    <w:rsid w:val="00CC5106"/>
    <w:rsid w:val="00FD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0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1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3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</Words>
  <Characters>14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Customer</cp:lastModifiedBy>
  <cp:revision>4</cp:revision>
  <dcterms:created xsi:type="dcterms:W3CDTF">2014-10-15T10:41:00Z</dcterms:created>
  <dcterms:modified xsi:type="dcterms:W3CDTF">2014-11-24T12:20:00Z</dcterms:modified>
</cp:coreProperties>
</file>